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2280938C">
                <wp:simplePos x="0" y="0"/>
                <wp:positionH relativeFrom="column">
                  <wp:posOffset>6758609</wp:posOffset>
                </wp:positionH>
                <wp:positionV relativeFrom="paragraph">
                  <wp:posOffset>-572494</wp:posOffset>
                </wp:positionV>
                <wp:extent cx="2500768" cy="920134"/>
                <wp:effectExtent l="0" t="0" r="13970" b="1333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0768" cy="920134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8"/>
                            <a:chOff x="9151" y="720"/>
                            <a:chExt cx="2009" cy="909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5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46B642FA" w14:textId="31542DFB" w:rsidR="00172D75" w:rsidRPr="00172D75" w:rsidRDefault="00172D75" w:rsidP="00172D75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</w:t>
                                    </w:r>
                                    <w:r w:rsidR="002F5FCA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3</w:t>
                                    </w: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-000</w:t>
                                    </w:r>
                                    <w:r w:rsidR="00A4210C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1</w:t>
                                    </w:r>
                                  </w:p>
                                  <w:p w14:paraId="22B15DA2" w14:textId="5934482F" w:rsidR="00840E00" w:rsidRPr="00535962" w:rsidRDefault="00A704AE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32.15pt;margin-top:-45.1pt;width:196.9pt;height:72.4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78" coordorigin="9151,720" coordsize="2009,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46B642FA" w14:textId="31542DFB" w:rsidR="00172D75" w:rsidRPr="00172D75" w:rsidRDefault="00172D75" w:rsidP="00172D75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</w:t>
                              </w:r>
                              <w:r w:rsidR="002F5FCA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3</w:t>
                              </w: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-000</w:t>
                              </w:r>
                              <w:r w:rsidR="00A4210C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</w:t>
                              </w:r>
                            </w:p>
                            <w:p w14:paraId="22B15DA2" w14:textId="5934482F" w:rsidR="00840E00" w:rsidRPr="00535962" w:rsidRDefault="00A704AE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A704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A704A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A704A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A704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A704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A704A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704AE">
                              <w:fldChar w:fldCharType="begin"/>
                            </w:r>
                            <w:r w:rsidR="00A704AE">
                              <w:instrText xml:space="preserve"> NUMPAGES   \* MERGEFORMAT </w:instrText>
                            </w:r>
                            <w:r w:rsidR="00A704A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704A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704AE">
                        <w:fldChar w:fldCharType="begin"/>
                      </w:r>
                      <w:r w:rsidR="00A704AE">
                        <w:instrText xml:space="preserve"> NUMPAGES   \* MERGEFORMAT </w:instrText>
                      </w:r>
                      <w:r w:rsidR="00A704A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704A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72D7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2F5FCA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4210C"/>
    <w:rsid w:val="00A640BD"/>
    <w:rsid w:val="00A6449B"/>
    <w:rsid w:val="00A704AE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19</cp:revision>
  <cp:lastPrinted>2011-03-04T19:05:00Z</cp:lastPrinted>
  <dcterms:created xsi:type="dcterms:W3CDTF">2014-01-02T13:42:00Z</dcterms:created>
  <dcterms:modified xsi:type="dcterms:W3CDTF">2023-02-06T20:21:00Z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2023-02-01T21:16:52Z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07e7a912-5202-4a5e-a874-7de65df8cbd3</vt:lpwstr>
  </property>
  <property fmtid="{D5CDD505-2E9C-101B-9397-08002B2CF9AE}" pid="8" name="MSIP_Label_81f5a2da-7ac4-4e60-a27b-a125ee74514f_ContentBits">
    <vt:lpwstr>0</vt:lpwstr>
  </property>
</Properties>
</file>